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9D18B3" w:rsidRDefault="009D18B3" w:rsidP="00345018">
      <w:pPr>
        <w:rPr>
          <w:rFonts w:ascii="Times New Roman" w:hAnsi="Times New Roman"/>
          <w:b/>
          <w:sz w:val="28"/>
          <w:szCs w:val="28"/>
        </w:rPr>
      </w:pPr>
    </w:p>
    <w:p w:rsidR="009D18B3" w:rsidRDefault="009D18B3" w:rsidP="00345018">
      <w:pPr>
        <w:rPr>
          <w:rFonts w:ascii="Times New Roman" w:hAnsi="Times New Roman"/>
          <w:b/>
          <w:sz w:val="28"/>
          <w:szCs w:val="28"/>
        </w:rPr>
      </w:pPr>
    </w:p>
    <w:p w:rsidR="00A93E25" w:rsidRDefault="00A93E25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10202" w:type="dxa"/>
        <w:tblLook w:val="04A0" w:firstRow="1" w:lastRow="0" w:firstColumn="1" w:lastColumn="0" w:noHBand="0" w:noVBand="1"/>
      </w:tblPr>
      <w:tblGrid>
        <w:gridCol w:w="2841"/>
        <w:gridCol w:w="1498"/>
        <w:gridCol w:w="1178"/>
        <w:gridCol w:w="1559"/>
        <w:gridCol w:w="831"/>
        <w:gridCol w:w="831"/>
        <w:gridCol w:w="831"/>
        <w:gridCol w:w="831"/>
      </w:tblGrid>
      <w:tr w:rsidR="009D18B3" w:rsidRPr="009D18B3" w:rsidTr="009D18B3">
        <w:trPr>
          <w:trHeight w:val="295"/>
        </w:trPr>
        <w:tc>
          <w:tcPr>
            <w:tcW w:w="6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 explicativa cu privire la Creanțe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650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1301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Creante</w:t>
            </w:r>
            <w:proofErr w:type="spellEnd"/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la </w:t>
            </w:r>
            <w:proofErr w:type="spellStart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sfarșitul</w:t>
            </w:r>
            <w:proofErr w:type="spellEnd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perioadei 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Valorea</w:t>
            </w:r>
            <w:proofErr w:type="spellEnd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creantelor</w:t>
            </w:r>
            <w:proofErr w:type="spellEnd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valuta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probabila a </w:t>
            </w:r>
            <w:proofErr w:type="spellStart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creantelor</w:t>
            </w:r>
            <w:proofErr w:type="spellEnd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care nu vor mai fi </w:t>
            </w:r>
            <w:proofErr w:type="spellStart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incasate</w:t>
            </w:r>
            <w:proofErr w:type="spellEnd"/>
            <w:r w:rsidRPr="009D1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295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8B3" w:rsidRPr="009D18B3" w:rsidRDefault="009D18B3" w:rsidP="009D18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18B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8B3" w:rsidRPr="009D18B3" w:rsidRDefault="009D18B3" w:rsidP="009D18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18B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8B3" w:rsidRPr="009D18B3" w:rsidRDefault="009D18B3" w:rsidP="009D18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18B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3*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591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D18B3" w:rsidRPr="009D18B3" w:rsidRDefault="009D18B3" w:rsidP="009D18B3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6" w:colLast="6"/>
            <w:r w:rsidRPr="009D18B3">
              <w:rPr>
                <w:rFonts w:ascii="Arial" w:hAnsi="Arial" w:cs="Arial"/>
                <w:sz w:val="22"/>
                <w:szCs w:val="22"/>
              </w:rPr>
              <w:t xml:space="preserve">Creanțe </w:t>
            </w:r>
            <w:proofErr w:type="spellStart"/>
            <w:r w:rsidRPr="009D18B3">
              <w:rPr>
                <w:rFonts w:ascii="Arial" w:hAnsi="Arial" w:cs="Arial"/>
                <w:sz w:val="22"/>
                <w:szCs w:val="22"/>
              </w:rPr>
              <w:t>necurente</w:t>
            </w:r>
            <w:proofErr w:type="spellEnd"/>
            <w:r w:rsidRPr="009D18B3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9D18B3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9D18B3">
              <w:rPr>
                <w:rFonts w:ascii="Arial" w:hAnsi="Arial" w:cs="Arial"/>
                <w:sz w:val="22"/>
                <w:szCs w:val="22"/>
              </w:rPr>
              <w:t xml:space="preserve">. 6 </w:t>
            </w:r>
            <w:proofErr w:type="spellStart"/>
            <w:r w:rsidRPr="009D18B3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9D18B3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134.958,15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bookmarkEnd w:id="0"/>
      <w:tr w:rsidR="009D18B3" w:rsidRPr="009D18B3" w:rsidTr="009D18B3">
        <w:trPr>
          <w:trHeight w:val="591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D18B3" w:rsidRPr="009D18B3" w:rsidRDefault="009D18B3" w:rsidP="009D18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D18B3">
              <w:rPr>
                <w:rFonts w:ascii="Arial" w:hAnsi="Arial" w:cs="Arial"/>
                <w:sz w:val="22"/>
                <w:szCs w:val="22"/>
              </w:rPr>
              <w:t>Creanţe</w:t>
            </w:r>
            <w:proofErr w:type="spellEnd"/>
            <w:r w:rsidRPr="009D18B3">
              <w:rPr>
                <w:rFonts w:ascii="Arial" w:hAnsi="Arial" w:cs="Arial"/>
                <w:sz w:val="22"/>
                <w:szCs w:val="22"/>
              </w:rPr>
              <w:t xml:space="preserve"> curente </w:t>
            </w:r>
            <w:r w:rsidRPr="009D18B3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9D18B3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9D18B3">
              <w:rPr>
                <w:rFonts w:ascii="Arial" w:hAnsi="Arial" w:cs="Arial"/>
                <w:sz w:val="22"/>
                <w:szCs w:val="22"/>
              </w:rPr>
              <w:t xml:space="preserve">. 10 </w:t>
            </w:r>
            <w:proofErr w:type="spellStart"/>
            <w:r w:rsidRPr="009D18B3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9D18B3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49.523.660,73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591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Creante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49.658.618,88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295"/>
        </w:trPr>
        <w:tc>
          <w:tcPr>
            <w:tcW w:w="6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3*  pentru sumele completate se vor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mentiona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explicatii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privind aceste creanțe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295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295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  <w:tr w:rsidR="009D18B3" w:rsidRPr="009D18B3" w:rsidTr="009D18B3">
        <w:trPr>
          <w:trHeight w:val="295"/>
        </w:trPr>
        <w:tc>
          <w:tcPr>
            <w:tcW w:w="102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Suma de 134.958,15 lei înregistrata la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Creante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necurente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reoprezinta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sumele de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incasat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vanzarea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rate a unei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locuinte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9D18B3" w:rsidRPr="009D18B3" w:rsidTr="009D18B3">
        <w:trPr>
          <w:trHeight w:val="295"/>
        </w:trPr>
        <w:tc>
          <w:tcPr>
            <w:tcW w:w="102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Suma de 49.523.660,73 lei este compusă din creanțe comerciale de încasat, </w:t>
            </w:r>
            <w:proofErr w:type="spellStart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>creante</w:t>
            </w:r>
            <w:proofErr w:type="spellEnd"/>
            <w:r w:rsidRPr="009D18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bugetare de încasat în anul 2024 </w:t>
            </w:r>
          </w:p>
        </w:tc>
      </w:tr>
      <w:tr w:rsidR="009D18B3" w:rsidRPr="009D18B3" w:rsidTr="009D18B3">
        <w:trPr>
          <w:trHeight w:val="295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B3" w:rsidRPr="009D18B3" w:rsidRDefault="009D18B3" w:rsidP="009D18B3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A93E25" w:rsidRPr="00A93E25" w:rsidRDefault="00A93E25" w:rsidP="00345018">
      <w:pPr>
        <w:rPr>
          <w:rFonts w:ascii="Times New Roman" w:hAnsi="Times New Roman"/>
          <w:b/>
          <w:sz w:val="28"/>
          <w:szCs w:val="28"/>
        </w:rPr>
      </w:pPr>
    </w:p>
    <w:p w:rsidR="00345018" w:rsidRDefault="00345018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9EC" w:rsidRDefault="007E19EC">
      <w:r>
        <w:separator/>
      </w:r>
    </w:p>
  </w:endnote>
  <w:endnote w:type="continuationSeparator" w:id="0">
    <w:p w:rsidR="007E19EC" w:rsidRDefault="007E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9D18B3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9D18B3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9EC" w:rsidRDefault="007E19EC">
      <w:r>
        <w:separator/>
      </w:r>
    </w:p>
  </w:footnote>
  <w:footnote w:type="continuationSeparator" w:id="0">
    <w:p w:rsidR="007E19EC" w:rsidRDefault="007E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E19EC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86BBA4-396C-4BB9-B589-A1B0463C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1</TotalTime>
  <Pages>1</Pages>
  <Words>125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849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2024-05-17T06:20:00Z</cp:lastPrinted>
  <dcterms:created xsi:type="dcterms:W3CDTF">2024-05-17T06:59:00Z</dcterms:created>
  <dcterms:modified xsi:type="dcterms:W3CDTF">2024-05-17T06:59:00Z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